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0E" w:rsidRDefault="001F54C0">
      <w:bookmarkStart w:id="0" w:name="_GoBack"/>
      <w:r>
        <w:rPr>
          <w:noProof/>
          <w:lang w:eastAsia="ru-RU"/>
        </w:rPr>
        <w:drawing>
          <wp:inline distT="0" distB="0" distL="0" distR="0" wp14:anchorId="3D94F39F" wp14:editId="5959BB7A">
            <wp:extent cx="9644529" cy="542498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47437" cy="542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C5A0E" w:rsidSect="001F54C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993"/>
    <w:rsid w:val="001F54C0"/>
    <w:rsid w:val="007C5A0E"/>
    <w:rsid w:val="00DD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4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9F360F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Мандриков Дмитрий Иванович</dc:creator>
  <cp:keywords/>
  <dc:description/>
  <cp:lastModifiedBy>Мандриков Дмитрий Иванович</cp:lastModifiedBy>
  <cp:revision>2</cp:revision>
  <dcterms:created xsi:type="dcterms:W3CDTF">2015-03-10T07:51:00Z</dcterms:created>
  <dcterms:modified xsi:type="dcterms:W3CDTF">2015-03-10T07:51:00Z</dcterms:modified>
</cp:coreProperties>
</file>